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835D96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6E5DC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11091/055-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835D96">
          <w:t>18.11.2016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835D96" w:rsidRPr="00835D96">
          <w:rPr>
            <w:bCs/>
          </w:rPr>
          <w:t>24</w:t>
        </w:r>
        <w:r w:rsidR="00835D96">
          <w:t>.11.2016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6E5DC2" w:rsidRPr="006E5DC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6E5DC2" w:rsidRPr="006E5DC2">
          <w:rPr>
            <w:rStyle w:val="aa"/>
          </w:rPr>
          <w:t>440052, г. Пенза, ул. Ново-Тамбовская, д.9;</w:t>
        </w:r>
        <w:r w:rsidR="006E5DC2" w:rsidRPr="006E5DC2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6E5DC2" w:rsidRPr="006E5DC2">
          <w:rPr>
            <w:rStyle w:val="aa"/>
          </w:rPr>
          <w:t xml:space="preserve"> Административно-хозяйственный персонал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6E5DC2" w:rsidRPr="006E5DC2">
          <w:rPr>
            <w:u w:val="single"/>
          </w:rPr>
          <w:t xml:space="preserve"> 11091/055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6E5DC2" w:rsidRPr="006E5DC2">
          <w:rPr>
            <w:rStyle w:val="aa"/>
          </w:rPr>
          <w:t xml:space="preserve"> Директор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6E5DC2" w:rsidRPr="006E5DC2">
          <w:rPr>
            <w:rStyle w:val="aa"/>
          </w:rPr>
          <w:t xml:space="preserve"> отсутствует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6E5DC2" w:rsidRPr="006E5DC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835D96" w:rsidRPr="00A31431" w:rsidTr="00C30AD7">
        <w:trPr>
          <w:jc w:val="center"/>
        </w:trPr>
        <w:tc>
          <w:tcPr>
            <w:tcW w:w="4678" w:type="dxa"/>
            <w:vAlign w:val="center"/>
          </w:tcPr>
          <w:p w:rsidR="00835D96" w:rsidRPr="00A31431" w:rsidRDefault="00835D96" w:rsidP="00835D96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835D96" w:rsidRPr="00A31431" w:rsidRDefault="00835D96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835D96" w:rsidRPr="00835D96" w:rsidRDefault="008435BC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835D96" w:rsidRPr="00835D96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835D96" w:rsidRPr="00835D96" w:rsidRDefault="00835D96" w:rsidP="00AD14A4">
      <w:r w:rsidRPr="00835D96">
        <w:t>- Руководство по эксплуатации шумомера интегрирующего виброметра ШИ-01В МГФК.968620.110РЭ;</w:t>
      </w:r>
    </w:p>
    <w:p w:rsidR="00835D96" w:rsidRPr="00835D96" w:rsidRDefault="00835D96" w:rsidP="00AD14A4">
      <w:r w:rsidRPr="00835D96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835D96" w:rsidP="00AD14A4">
      <w:r w:rsidRPr="00835D96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8435BC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6E5DC2" w:rsidRPr="006E5DC2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835D96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835D96" w:rsidRPr="00A31431" w:rsidTr="00C30AD7">
        <w:trPr>
          <w:jc w:val="center"/>
        </w:trPr>
        <w:tc>
          <w:tcPr>
            <w:tcW w:w="3085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Работа в кабинете</w:t>
            </w:r>
          </w:p>
        </w:tc>
        <w:tc>
          <w:tcPr>
            <w:tcW w:w="2286" w:type="dxa"/>
            <w:vAlign w:val="center"/>
          </w:tcPr>
          <w:p w:rsidR="00835D96" w:rsidRPr="00A31431" w:rsidRDefault="007124B8" w:rsidP="007C56B5">
            <w:pPr>
              <w:pStyle w:val="a8"/>
            </w:pPr>
            <w:r>
              <w:t>48.1; 48.5; 48.2</w:t>
            </w:r>
          </w:p>
        </w:tc>
        <w:tc>
          <w:tcPr>
            <w:tcW w:w="2108" w:type="dxa"/>
            <w:vAlign w:val="center"/>
          </w:tcPr>
          <w:p w:rsidR="00835D96" w:rsidRPr="00A31431" w:rsidRDefault="007124B8" w:rsidP="007C56B5">
            <w:pPr>
              <w:pStyle w:val="a8"/>
            </w:pPr>
            <w:r>
              <w:t>48.3</w:t>
            </w:r>
          </w:p>
        </w:tc>
        <w:tc>
          <w:tcPr>
            <w:tcW w:w="1843" w:type="dxa"/>
            <w:vAlign w:val="center"/>
          </w:tcPr>
          <w:p w:rsidR="00835D96" w:rsidRPr="00A31431" w:rsidRDefault="00835D96" w:rsidP="007C56B5">
            <w:pPr>
              <w:pStyle w:val="a8"/>
            </w:pPr>
            <w:r>
              <w:t>480</w:t>
            </w:r>
          </w:p>
        </w:tc>
        <w:tc>
          <w:tcPr>
            <w:tcW w:w="1418" w:type="dxa"/>
            <w:vAlign w:val="center"/>
          </w:tcPr>
          <w:p w:rsidR="00835D96" w:rsidRPr="00A31431" w:rsidRDefault="007124B8" w:rsidP="007C56B5">
            <w:pPr>
              <w:pStyle w:val="a8"/>
            </w:pPr>
            <w:r>
              <w:t>480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8435BC" w:rsidP="00FE033F">
      <w:pPr>
        <w:pStyle w:val="a6"/>
      </w:pPr>
      <w:fldSimple w:instr=" DOCVARIABLE  shum_result \* MERGEFORMAT ">
        <w:r w:rsidR="007124B8" w:rsidRPr="007124B8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48.3 дБА со стандартной неопределенностью, равной 1.23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835D96" w:rsidRPr="00A31431" w:rsidTr="006939DC">
        <w:trPr>
          <w:jc w:val="center"/>
        </w:trPr>
        <w:tc>
          <w:tcPr>
            <w:tcW w:w="372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835D96" w:rsidRPr="00A31431" w:rsidRDefault="007124B8" w:rsidP="00E576CE">
            <w:pPr>
              <w:pStyle w:val="a8"/>
            </w:pPr>
            <w:r>
              <w:t>48.3</w:t>
            </w:r>
          </w:p>
        </w:tc>
        <w:tc>
          <w:tcPr>
            <w:tcW w:w="2318" w:type="dxa"/>
            <w:vAlign w:val="center"/>
          </w:tcPr>
          <w:p w:rsidR="00835D96" w:rsidRPr="00A31431" w:rsidRDefault="00835D96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835D96" w:rsidRPr="00A31431" w:rsidRDefault="007124B8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8435BC" w:rsidP="00D76DF8">
      <w:fldSimple w:instr=" DOCVARIABLE att_zakl \* MERGEFORMAT ">
        <w:r w:rsidR="007124B8" w:rsidRPr="007124B8">
          <w:rPr>
            <w:bCs/>
          </w:rPr>
          <w:t>-</w:t>
        </w:r>
        <w:r w:rsidR="007124B8" w:rsidRPr="007124B8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7124B8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835D96" w:rsidTr="00835D9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835D96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835D96" w:rsidRDefault="00835D96" w:rsidP="00AA46ED">
            <w:pPr>
              <w:pStyle w:val="a8"/>
            </w:pPr>
            <w:r w:rsidRPr="00835D96">
              <w:t>Митяева Ольга Александровна</w:t>
            </w:r>
          </w:p>
        </w:tc>
      </w:tr>
      <w:tr w:rsidR="00AA46ED" w:rsidRPr="00835D96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835D96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835D96" w:rsidRDefault="00835D96" w:rsidP="00AA46ED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835D96" w:rsidTr="00835D9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835D96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835D96" w:rsidRDefault="00835D96" w:rsidP="00305844">
            <w:pPr>
              <w:pStyle w:val="a8"/>
            </w:pPr>
            <w:r w:rsidRPr="00835D96">
              <w:t>Лукичев Дмитрий Олегович</w:t>
            </w:r>
          </w:p>
        </w:tc>
      </w:tr>
      <w:tr w:rsidR="00305844" w:rsidRPr="00835D96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835D96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835D96" w:rsidRDefault="00835D96" w:rsidP="00305844">
            <w:pPr>
              <w:pStyle w:val="a8"/>
              <w:rPr>
                <w:b/>
                <w:vertAlign w:val="superscript"/>
              </w:rPr>
            </w:pPr>
            <w:r w:rsidRPr="00835D96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5D96" w:rsidRDefault="00835D96" w:rsidP="0076042D">
      <w:pPr>
        <w:pStyle w:val="a9"/>
      </w:pPr>
      <w:r>
        <w:separator/>
      </w:r>
    </w:p>
  </w:endnote>
  <w:endnote w:type="continuationSeparator" w:id="0">
    <w:p w:rsidR="00835D96" w:rsidRDefault="00835D96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6E5DC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11091/055-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8435BC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8435BC" w:rsidRPr="00C30AD7">
            <w:rPr>
              <w:rStyle w:val="ad"/>
              <w:sz w:val="20"/>
              <w:szCs w:val="20"/>
            </w:rPr>
            <w:fldChar w:fldCharType="separate"/>
          </w:r>
          <w:r w:rsidR="006E5DC2">
            <w:rPr>
              <w:rStyle w:val="ad"/>
              <w:noProof/>
              <w:sz w:val="20"/>
              <w:szCs w:val="20"/>
            </w:rPr>
            <w:t>1</w:t>
          </w:r>
          <w:r w:rsidR="008435BC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E5DC2" w:rsidRPr="006E5DC2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5D96" w:rsidRDefault="00835D96" w:rsidP="0076042D">
      <w:pPr>
        <w:pStyle w:val="a9"/>
      </w:pPr>
      <w:r>
        <w:separator/>
      </w:r>
    </w:p>
  </w:footnote>
  <w:footnote w:type="continuationSeparator" w:id="0">
    <w:p w:rsidR="00835D96" w:rsidRDefault="00835D96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персонал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C2CC12AD232B4BCD96244FD346C3AD48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55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C9C68AF548043E18411F6D0296D64F7"/>
    <w:docVar w:name="rm_id" w:val="210"/>
    <w:docVar w:name="rm_name" w:val=" Директор "/>
    <w:docVar w:name="rm_number" w:val=" 11091/055 "/>
    <w:docVar w:name="shum_result" w:val="Эквивалентный уровень звука за 8-часовой рабочий день на данном рабочем месте составляет 48.3 дБА со стандартной неопределенностью, равной 1.23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480"/>
    <w:docVar w:name="tools" w:val=" Отсутствуют "/>
    <w:docVar w:name="U8h" w:val="1.23"/>
    <w:docVar w:name="version" w:val="51"/>
    <w:docVar w:name="zona_name" w:val="Кабинет"/>
    <w:docVar w:name="zona_time" w:val="100"/>
  </w:docVars>
  <w:rsids>
    <w:rsidRoot w:val="00A55644"/>
    <w:rsid w:val="00021590"/>
    <w:rsid w:val="00025683"/>
    <w:rsid w:val="00034251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A3563"/>
    <w:rsid w:val="002E55C6"/>
    <w:rsid w:val="00305844"/>
    <w:rsid w:val="00305B2F"/>
    <w:rsid w:val="00314642"/>
    <w:rsid w:val="00367816"/>
    <w:rsid w:val="003876C3"/>
    <w:rsid w:val="0039044C"/>
    <w:rsid w:val="003C24DB"/>
    <w:rsid w:val="00402CAC"/>
    <w:rsid w:val="00405209"/>
    <w:rsid w:val="00444410"/>
    <w:rsid w:val="004A47AD"/>
    <w:rsid w:val="004C4DB2"/>
    <w:rsid w:val="004F7057"/>
    <w:rsid w:val="005144D2"/>
    <w:rsid w:val="00563E94"/>
    <w:rsid w:val="00566825"/>
    <w:rsid w:val="00576095"/>
    <w:rsid w:val="00585F8C"/>
    <w:rsid w:val="005A3A36"/>
    <w:rsid w:val="005B466C"/>
    <w:rsid w:val="005B7FE8"/>
    <w:rsid w:val="005C0A9A"/>
    <w:rsid w:val="006939DC"/>
    <w:rsid w:val="0069682B"/>
    <w:rsid w:val="006A4C24"/>
    <w:rsid w:val="006C28B3"/>
    <w:rsid w:val="006D4C2D"/>
    <w:rsid w:val="006E5DC2"/>
    <w:rsid w:val="007049EB"/>
    <w:rsid w:val="00710271"/>
    <w:rsid w:val="007124B8"/>
    <w:rsid w:val="00717C9F"/>
    <w:rsid w:val="0076042D"/>
    <w:rsid w:val="0078004C"/>
    <w:rsid w:val="007C56B5"/>
    <w:rsid w:val="007D1852"/>
    <w:rsid w:val="007D2CEA"/>
    <w:rsid w:val="007F4A70"/>
    <w:rsid w:val="00814094"/>
    <w:rsid w:val="00835D96"/>
    <w:rsid w:val="008435BC"/>
    <w:rsid w:val="00852B4B"/>
    <w:rsid w:val="00883461"/>
    <w:rsid w:val="008A0F2E"/>
    <w:rsid w:val="008A7109"/>
    <w:rsid w:val="008E68DE"/>
    <w:rsid w:val="0090588D"/>
    <w:rsid w:val="0092778A"/>
    <w:rsid w:val="009B66C5"/>
    <w:rsid w:val="00A12349"/>
    <w:rsid w:val="00A31431"/>
    <w:rsid w:val="00A55644"/>
    <w:rsid w:val="00A907F6"/>
    <w:rsid w:val="00A91908"/>
    <w:rsid w:val="00AA4551"/>
    <w:rsid w:val="00AA46ED"/>
    <w:rsid w:val="00AA4DCC"/>
    <w:rsid w:val="00AB0ED0"/>
    <w:rsid w:val="00AD14A4"/>
    <w:rsid w:val="00AD7C32"/>
    <w:rsid w:val="00AF796F"/>
    <w:rsid w:val="00BA05BD"/>
    <w:rsid w:val="00BA5029"/>
    <w:rsid w:val="00BC2F3C"/>
    <w:rsid w:val="00C02721"/>
    <w:rsid w:val="00C30AD7"/>
    <w:rsid w:val="00C4382E"/>
    <w:rsid w:val="00CE3307"/>
    <w:rsid w:val="00D76DF8"/>
    <w:rsid w:val="00DB5302"/>
    <w:rsid w:val="00DD6B1F"/>
    <w:rsid w:val="00E124F4"/>
    <w:rsid w:val="00E36337"/>
    <w:rsid w:val="00E576CE"/>
    <w:rsid w:val="00EB72AD"/>
    <w:rsid w:val="00EC37A1"/>
    <w:rsid w:val="00EE2508"/>
    <w:rsid w:val="00EF3DC4"/>
    <w:rsid w:val="00F26FDC"/>
    <w:rsid w:val="00F42315"/>
    <w:rsid w:val="00F76072"/>
    <w:rsid w:val="00F852F9"/>
    <w:rsid w:val="00F91103"/>
    <w:rsid w:val="00FB001B"/>
    <w:rsid w:val="00FD2BA8"/>
    <w:rsid w:val="00FE0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2016-11-24T13:46:00Z</dcterms:created>
  <dcterms:modified xsi:type="dcterms:W3CDTF">2016-11-25T06:32:00Z</dcterms:modified>
</cp:coreProperties>
</file>